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D4532C" w:rsidTr="00D4532C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32C" w:rsidRDefault="00D4532C" w:rsidP="008E796E">
            <w:r>
              <w:t>Приложение 2</w:t>
            </w:r>
          </w:p>
        </w:tc>
      </w:tr>
      <w:tr w:rsidR="00D4532C" w:rsidTr="00D4532C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32C" w:rsidRDefault="00D4532C" w:rsidP="008E796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4532C" w:rsidTr="00D4532C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32C" w:rsidRDefault="00D4532C" w:rsidP="009A449E">
            <w:r>
              <w:t xml:space="preserve">от </w:t>
            </w:r>
            <w:r w:rsidR="009A449E">
              <w:t>28.05.2021</w:t>
            </w:r>
            <w:r>
              <w:t xml:space="preserve"> № </w:t>
            </w:r>
            <w:r w:rsidR="009A449E">
              <w:t>89-709</w:t>
            </w:r>
          </w:p>
        </w:tc>
      </w:tr>
      <w:tr w:rsidR="00D4532C" w:rsidTr="00D4532C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32C" w:rsidRDefault="00D4532C" w:rsidP="008E796E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r>
              <w:t xml:space="preserve">  </w:t>
            </w:r>
          </w:p>
        </w:tc>
      </w:tr>
      <w:tr w:rsidR="00D4532C" w:rsidTr="00D4532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r>
              <w:t xml:space="preserve">  </w:t>
            </w:r>
          </w:p>
        </w:tc>
      </w:tr>
      <w:tr w:rsidR="00D4532C" w:rsidTr="00D4532C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 xml:space="preserve">Код главного </w:t>
            </w:r>
            <w:proofErr w:type="spellStart"/>
            <w:r>
              <w:t>админи-стратора</w:t>
            </w:r>
            <w:proofErr w:type="spellEnd"/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>Наименование</w:t>
            </w:r>
          </w:p>
        </w:tc>
      </w:tr>
    </w:tbl>
    <w:p w:rsidR="00D4532C" w:rsidRPr="00D4532C" w:rsidRDefault="00D4532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D4532C" w:rsidTr="00D4532C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продажи квартир, находящихся в собственности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Безвозмездные поступления от других бюджетов бюджетной системы Российской Федерации</w:t>
            </w:r>
            <w:r w:rsidRPr="00D4532C">
              <w:rPr>
                <w:vertAlign w:val="superscript"/>
              </w:rPr>
              <w:t>2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САРАТОВСКАЯ ГОРОДСКАЯ ДУМА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Безвозмездные поступления от других бюджетов бюджетной системы Российской Федерации</w:t>
            </w:r>
            <w:r w:rsidRPr="00D4532C">
              <w:rPr>
                <w:vertAlign w:val="superscript"/>
              </w:rPr>
              <w:t>2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Безвозмездные поступления от других бюджетов бюджетной системы Российской Федерации</w:t>
            </w:r>
            <w:r w:rsidRPr="00D4532C">
              <w:rPr>
                <w:vertAlign w:val="superscript"/>
              </w:rPr>
              <w:t>2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Безвозмездные поступления от других бюджетов бюджетной системы Российской Федерации</w:t>
            </w:r>
            <w:r w:rsidRPr="00D4532C">
              <w:rPr>
                <w:vertAlign w:val="superscript"/>
              </w:rPr>
              <w:t>2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Безвозмездные поступления от других бюджетов бюджетной системы Российской Федерации</w:t>
            </w:r>
            <w:r w:rsidRPr="00D4532C">
              <w:rPr>
                <w:vertAlign w:val="superscript"/>
              </w:rPr>
              <w:t>2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Безвозмездные поступления от других бюджетов бюджетной системы Российской Федерации</w:t>
            </w:r>
            <w:r w:rsidRPr="00D4532C">
              <w:rPr>
                <w:vertAlign w:val="superscript"/>
              </w:rPr>
              <w:t>2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Безвозмездные поступления от других бюджетов бюджетной системы Российской Федерации</w:t>
            </w:r>
            <w:r w:rsidRPr="00D4532C">
              <w:rPr>
                <w:vertAlign w:val="superscript"/>
              </w:rPr>
              <w:t>2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Государственная пошлина за выдачу разрешения на установку рекламной конструкции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>
              <w:t>невозвратом</w:t>
            </w:r>
            <w:proofErr w:type="spellEnd"/>
            <w:r>
              <w:t xml:space="preserve">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Безвозмездные поступления от других бюджетов бюджетной системы Российской Федерации</w:t>
            </w:r>
            <w:r w:rsidRPr="00D4532C">
              <w:rPr>
                <w:vertAlign w:val="superscript"/>
              </w:rPr>
              <w:t>2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1 08 04020 01 0000 110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оказания платных услуг (работ) получателями средств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доходы от компенсации затрат бюджетов городских округов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D4532C">
              <w:rPr>
                <w:vertAlign w:val="superscript"/>
              </w:rPr>
              <w:t>1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Невыясненные поступления, зачисляемые в бюджеты городских округов</w:t>
            </w:r>
          </w:p>
        </w:tc>
      </w:tr>
      <w:tr w:rsidR="00D4532C" w:rsidTr="00D4532C">
        <w:trPr>
          <w:cantSplit/>
        </w:trPr>
        <w:tc>
          <w:tcPr>
            <w:tcW w:w="1396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D4532C" w:rsidRDefault="00D4532C" w:rsidP="008E796E">
            <w:r>
              <w:t>Прочие неналоговые доходы бюджетов городских округов</w:t>
            </w:r>
          </w:p>
        </w:tc>
      </w:tr>
    </w:tbl>
    <w:p w:rsidR="00D4532C" w:rsidRDefault="00D453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D4532C" w:rsidTr="008E796E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532C" w:rsidRDefault="00D4532C" w:rsidP="008E796E">
            <w:pPr>
              <w:jc w:val="center"/>
            </w:pPr>
            <w:r>
              <w:t>3</w:t>
            </w:r>
          </w:p>
        </w:tc>
      </w:tr>
      <w:tr w:rsidR="00D4532C" w:rsidTr="00D4532C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4532C" w:rsidRDefault="00D4532C" w:rsidP="008E796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4532C" w:rsidRDefault="00D4532C" w:rsidP="008E796E">
            <w:r>
              <w:t>Доходы бюджетов городских округов от возврата организациями остатков субсидий прошлых лет</w:t>
            </w:r>
            <w:r w:rsidRPr="00D4532C">
              <w:rPr>
                <w:vertAlign w:val="superscript"/>
              </w:rPr>
              <w:t>3</w:t>
            </w:r>
          </w:p>
        </w:tc>
      </w:tr>
      <w:tr w:rsidR="00D4532C" w:rsidTr="00D4532C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r>
              <w:t xml:space="preserve">  </w:t>
            </w:r>
          </w:p>
        </w:tc>
      </w:tr>
      <w:tr w:rsidR="00D4532C" w:rsidTr="00D4532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32C" w:rsidRDefault="00D4532C" w:rsidP="008E796E">
            <w:r w:rsidRPr="00D4532C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D4532C" w:rsidTr="00D4532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32C" w:rsidRDefault="00D4532C" w:rsidP="008E796E">
            <w:r w:rsidRPr="00D4532C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D4532C" w:rsidTr="00D4532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32C" w:rsidRDefault="00D4532C" w:rsidP="008E796E">
            <w:r w:rsidRPr="00D4532C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D4532C" w:rsidTr="00D4532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32C" w:rsidRDefault="00D4532C" w:rsidP="008E796E"/>
        </w:tc>
      </w:tr>
      <w:tr w:rsidR="00D4532C" w:rsidTr="00D4532C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2C" w:rsidTr="00D4532C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2C" w:rsidRDefault="00D4532C" w:rsidP="008E79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D4532C" w:rsidRDefault="00E2598B" w:rsidP="00D4532C"/>
    <w:sectPr w:rsidR="00E2598B" w:rsidRPr="00D4532C" w:rsidSect="00965CC4">
      <w:headerReference w:type="even" r:id="rId8"/>
      <w:headerReference w:type="default" r:id="rId9"/>
      <w:headerReference w:type="first" r:id="rId10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02A" w:rsidRDefault="00E1402A" w:rsidP="00D4532C">
      <w:r>
        <w:separator/>
      </w:r>
    </w:p>
  </w:endnote>
  <w:endnote w:type="continuationSeparator" w:id="1">
    <w:p w:rsidR="00E1402A" w:rsidRDefault="00E1402A" w:rsidP="00D45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02A" w:rsidRDefault="00E1402A" w:rsidP="00D4532C">
      <w:r>
        <w:separator/>
      </w:r>
    </w:p>
  </w:footnote>
  <w:footnote w:type="continuationSeparator" w:id="1">
    <w:p w:rsidR="00E1402A" w:rsidRDefault="00E1402A" w:rsidP="00D453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2C" w:rsidRDefault="00554BCA" w:rsidP="004662E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453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532C" w:rsidRDefault="00D4532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3861"/>
      <w:docPartObj>
        <w:docPartGallery w:val="Page Numbers (Top of Page)"/>
        <w:docPartUnique/>
      </w:docPartObj>
    </w:sdtPr>
    <w:sdtContent>
      <w:p w:rsidR="00F51C5D" w:rsidRDefault="00554BCA">
        <w:pPr>
          <w:pStyle w:val="a5"/>
          <w:jc w:val="center"/>
        </w:pPr>
        <w:fldSimple w:instr=" PAGE   \* MERGEFORMAT ">
          <w:r w:rsidR="00965CC4">
            <w:rPr>
              <w:noProof/>
            </w:rPr>
            <w:t>36</w:t>
          </w:r>
        </w:fldSimple>
      </w:p>
    </w:sdtContent>
  </w:sdt>
  <w:p w:rsidR="00D4532C" w:rsidRDefault="00D4532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5D" w:rsidRDefault="00F51C5D">
    <w:pPr>
      <w:pStyle w:val="a5"/>
      <w:jc w:val="center"/>
    </w:pPr>
  </w:p>
  <w:p w:rsidR="00F51C5D" w:rsidRDefault="00F51C5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D4532C"/>
    <w:rsid w:val="002661B4"/>
    <w:rsid w:val="002C3F39"/>
    <w:rsid w:val="00554BCA"/>
    <w:rsid w:val="005B6DCF"/>
    <w:rsid w:val="00631BD9"/>
    <w:rsid w:val="006808C6"/>
    <w:rsid w:val="0074064F"/>
    <w:rsid w:val="00940493"/>
    <w:rsid w:val="00965CC4"/>
    <w:rsid w:val="009A449E"/>
    <w:rsid w:val="00A24CAF"/>
    <w:rsid w:val="00B912FD"/>
    <w:rsid w:val="00BE1676"/>
    <w:rsid w:val="00CE4635"/>
    <w:rsid w:val="00D4532C"/>
    <w:rsid w:val="00D5531C"/>
    <w:rsid w:val="00DA3320"/>
    <w:rsid w:val="00E1402A"/>
    <w:rsid w:val="00E2598B"/>
    <w:rsid w:val="00F51C5D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53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532C"/>
    <w:rPr>
      <w:color w:val="800080"/>
      <w:u w:val="single"/>
    </w:rPr>
  </w:style>
  <w:style w:type="paragraph" w:customStyle="1" w:styleId="xl64">
    <w:name w:val="xl64"/>
    <w:basedOn w:val="a"/>
    <w:rsid w:val="00D4532C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4532C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D4532C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D4532C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D4532C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D453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D4532C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D453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D453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D4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D4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D4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D453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D453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D453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D4532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D453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D453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D453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D45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D4532C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D4532C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D4532C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D4532C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D453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532C"/>
  </w:style>
  <w:style w:type="paragraph" w:styleId="a7">
    <w:name w:val="footer"/>
    <w:basedOn w:val="a"/>
    <w:link w:val="a8"/>
    <w:uiPriority w:val="99"/>
    <w:semiHidden/>
    <w:unhideWhenUsed/>
    <w:rsid w:val="00D453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532C"/>
  </w:style>
  <w:style w:type="character" w:styleId="a9">
    <w:name w:val="page number"/>
    <w:basedOn w:val="a0"/>
    <w:uiPriority w:val="99"/>
    <w:semiHidden/>
    <w:unhideWhenUsed/>
    <w:rsid w:val="00D453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1331D-732F-4121-89D1-CE0BCF6BF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11</TotalTime>
  <Pages>36</Pages>
  <Words>12869</Words>
  <Characters>73355</Characters>
  <Application>Microsoft Office Word</Application>
  <DocSecurity>0</DocSecurity>
  <Lines>611</Lines>
  <Paragraphs>172</Paragraphs>
  <ScaleCrop>false</ScaleCrop>
  <Company/>
  <LinksUpToDate>false</LinksUpToDate>
  <CharactersWithSpaces>86052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6</cp:revision>
  <cp:lastPrinted>2021-05-20T06:33:00Z</cp:lastPrinted>
  <dcterms:created xsi:type="dcterms:W3CDTF">2021-05-14T08:46:00Z</dcterms:created>
  <dcterms:modified xsi:type="dcterms:W3CDTF">2021-05-28T07:49:00Z</dcterms:modified>
</cp:coreProperties>
</file>